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31587b9" w14:textId="31587b9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674DD5">
        <w:t>635/20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674DD5">
        <w:t>635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674DD5" w:rsidP="00674DD5" w:rsidRDefault="00674DD5">
      <w:pPr>
        <w:ind w:firstLine="708"/>
      </w:pPr>
      <w:r>
        <w:t>KAMINI LUX I UREĐENJA jednostavno društvo s ograničenom odgovornošću za usluge,</w:t>
      </w:r>
      <w:r>
        <w:t xml:space="preserve"> Ogulinska ulica 50, 10000 Zagreb,</w:t>
      </w:r>
      <w:r>
        <w:t xml:space="preserve"> OIB: 63349328780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4DD5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674D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4DD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74DD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74DD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74DD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4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D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D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D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D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0858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St-635/2021</izvorni_sadrzaj>
    <derivirana_varijabla naziv="DomainObject.Predmet.OznakaBroj_1">St-635/2021</derivirana_varijabla>
  </DomainObject.Predmet.OznakaBroj>
  <DomainObject.Predmet.OznakaBrojOptuznogAkta>
    <izvorni_sadrzaj>04-06-21-1347</izvorni_sadrzaj>
    <derivirana_varijabla naziv="DomainObject.Predmet.OznakaBrojOptuznogAkta_1">04-06-21-1347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KAMINI LUX I UREĐENJA jednostavno društvo s ograničenom odgovornošću za usluge</izvorni_sadrzaj>
    <derivirana_varijabla naziv="DomainObject.Predmet.ProtustrankaFormated_1">  KAMINI LUX I UREĐENJA jednostavno društvo s ograničenom odgovornošću za usluge</derivirana_varijabla>
  </DomainObject.Predmet.ProtustrankaFormated>
  <DomainObject.Predmet.ProtustrankaFormatedOIB>
    <izvorni_sadrzaj>  KAMINI LUX I UREĐENJA jednostavno društvo s ograničenom odgovornošću za usluge, OIB 63349328780</izvorni_sadrzaj>
    <derivirana_varijabla naziv="DomainObject.Predmet.ProtustrankaFormatedOIB_1">  KAMINI LUX I UREĐENJA jednostavno društvo s ograničenom odgovornošću za usluge, OIB 63349328780</derivirana_varijabla>
  </DomainObject.Predmet.ProtustrankaFormatedOIB>
  <DomainObject.Predmet.ProtustrankaFormatedWithAdress>
    <izvorni_sadrzaj> KAMINI LUX I UREĐENJA jednostavno društvo s ograničenom odgovornošću za usluge, Ogulinska ulica 50, 10000 Zagreb</izvorni_sadrzaj>
    <derivirana_varijabla naziv="DomainObject.Predmet.ProtustrankaFormatedWithAdress_1"> KAMINI LUX I UREĐENJA jednostavno društvo s ograničenom odgovornošću za usluge, Ogulinska ulica 50, 10000 Zagreb</derivirana_varijabla>
  </DomainObject.Predmet.ProtustrankaFormatedWithAdress>
  <DomainObject.Predmet.ProtustrankaFormatedWithAdressOIB>
    <izvorni_sadrzaj> KAMINI LUX I UREĐENJA jednostavno društvo s ograničenom odgovornošću za usluge, OIB 63349328780, Ogulinska ulica 50, 10000 Zagreb</izvorni_sadrzaj>
    <derivirana_varijabla naziv="DomainObject.Predmet.ProtustrankaFormatedWithAdressOIB_1"> KAMINI LUX I UREĐENJA jednostavno društvo s ograničenom odgovornošću za usluge, OIB 63349328780, Ogulinska ulica 50, 10000 Zagreb</derivirana_varijabla>
  </DomainObject.Predmet.ProtustrankaFormatedWithAdressOIB>
  <DomainObject.Predmet.ProtustrankaWithAdress>
    <izvorni_sadrzaj>KAMINI LUX I UREĐENJA jednostavno društvo s ograničenom odgovornošću za usluge Ogulinska ulica 50, 10000 Zagreb</izvorni_sadrzaj>
    <derivirana_varijabla naziv="DomainObject.Predmet.ProtustrankaWithAdress_1">KAMINI LUX I UREĐENJA jednostavno društvo s ograničenom odgovornošću za usluge Ogulinska ulica 50, 10000 Zagreb</derivirana_varijabla>
  </DomainObject.Predmet.ProtustrankaWithAdress>
  <DomainObject.Predmet.ProtustrankaWithAdressOIB>
    <izvorni_sadrzaj>KAMINI LUX I UREĐENJA jednostavno društvo s ograničenom odgovornošću za usluge, OIB 63349328780, Ogulinska ulica 50, 10000 Zagreb</izvorni_sadrzaj>
    <derivirana_varijabla naziv="DomainObject.Predmet.ProtustrankaWithAdressOIB_1">KAMINI LUX I UREĐENJA jednostavno društvo s ograničenom odgovornošću za usluge, OIB 63349328780, Ogulinska ulica 50, 10000 Zagreb</derivirana_varijabla>
  </DomainObject.Predmet.ProtustrankaWithAdressOIB>
  <DomainObject.Predmet.ProtustrankaNazivFormated>
    <izvorni_sadrzaj>KAMINI LUX I UREĐENJA jednostavno društvo s ograničenom odgovornošću za usluge</izvorni_sadrzaj>
    <derivirana_varijabla naziv="DomainObject.Predmet.ProtustrankaNazivFormated_1">KAMINI LUX I UREĐENJA jednostavno društvo s ograničenom odgovornošću za usluge</derivirana_varijabla>
  </DomainObject.Predmet.ProtustrankaNazivFormated>
  <DomainObject.Predmet.ProtustrankaNazivFormatedOIB>
    <izvorni_sadrzaj>KAMINI LUX I UREĐENJA jednostavno društvo s ograničenom odgovornošću za usluge, OIB 63349328780</izvorni_sadrzaj>
    <derivirana_varijabla naziv="DomainObject.Predmet.ProtustrankaNazivFormatedOIB_1">KAMINI LUX I UREĐENJA jednostavno društvo s ograničenom odgovornošću za usluge, OIB 63349328780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KAMINI LUX I UREĐENJA jednostavno društvo s ograničenom odgovornošću za usluge</item>
    </izvorni_sadrzaj>
    <derivirana_varijabla naziv="DomainObject.Predmet.ProtuStrankaListFormated_1">
      <item>KAMINI LUX I UREĐENJA jednostavno društvo s ograničenom odgovornošću za usluge</item>
    </derivirana_varijabla>
  </DomainObject.Predmet.ProtuStrankaListFormated>
  <DomainObject.Predmet.ProtuStrankaListFormatedOIB>
    <izvorni_sadrzaj>
      <item>KAMINI LUX I UREĐENJA jednostavno društvo s ograničenom odgovornošću za usluge, OIB 63349328780</item>
    </izvorni_sadrzaj>
    <derivirana_varijabla naziv="DomainObject.Predmet.ProtuStrankaListFormatedOIB_1">
      <item>KAMINI LUX I UREĐENJA jednostavno društvo s ograničenom odgovornošću za usluge, OIB 63349328780</item>
    </derivirana_varijabla>
  </DomainObject.Predmet.ProtuStrankaListFormatedOIB>
  <DomainObject.Predmet.ProtuStrankaListFormatedWithAdress>
    <izvorni_sadrzaj>
      <item>KAMINI LUX I UREĐENJA jednostavno društvo s ograničenom odgovornošću za usluge, Ogulinska ulica 50, 10000 Zagreb</item>
    </izvorni_sadrzaj>
    <derivirana_varijabla naziv="DomainObject.Predmet.ProtuStrankaListFormatedWithAdress_1">
      <item>KAMINI LUX I UREĐENJA jednostavno društvo s ograničenom odgovornošću za usluge, Ogulinska ulica 50, 10000 Zagreb</item>
    </derivirana_varijabla>
  </DomainObject.Predmet.ProtuStrankaListFormatedWithAdress>
  <DomainObject.Predmet.ProtuStrankaListFormatedWithAdressOIB>
    <izvorni_sadrzaj>
      <item>KAMINI LUX I UREĐENJA jednostavno društvo s ograničenom odgovornošću za usluge, OIB 63349328780, Ogulinska ulica 50, 10000 Zagreb</item>
    </izvorni_sadrzaj>
    <derivirana_varijabla naziv="DomainObject.Predmet.ProtuStrankaListFormatedWithAdressOIB_1">
      <item>KAMINI LUX I UREĐENJA jednostavno društvo s ograničenom odgovornošću za usluge, OIB 63349328780, Ogulinska ulica 50, 10000 Zagreb</item>
    </derivirana_varijabla>
  </DomainObject.Predmet.ProtuStrankaListFormatedWithAdressOIB>
  <DomainObject.Predmet.ProtuStrankaListNazivFormated>
    <izvorni_sadrzaj>
      <item>KAMINI LUX I UREĐENJA jednostavno društvo s ograničenom odgovornošću za usluge</item>
    </izvorni_sadrzaj>
    <derivirana_varijabla naziv="DomainObject.Predmet.ProtuStrankaListNazivFormated_1">
      <item>KAMINI LUX I UREĐENJA jednostavno društvo s ograničenom odgovornošću za usluge</item>
    </derivirana_varijabla>
  </DomainObject.Predmet.ProtuStrankaListNazivFormated>
  <DomainObject.Predmet.ProtuStrankaListNazivFormatedOIB>
    <izvorni_sadrzaj>
      <item>KAMINI LUX I UREĐENJA jednostavno društvo s ograničenom odgovornošću za usluge, OIB 63349328780</item>
    </izvorni_sadrzaj>
    <derivirana_varijabla naziv="DomainObject.Predmet.ProtuStrankaListNazivFormatedOIB_1">
      <item>KAMINI LUX I UREĐENJA jednostavno društvo s ograničenom odgovornošću za usluge, OIB 63349328780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KAMINI LUX I UREĐENJA jednostavno društvo s ograničenom odgovornošću za usluge</izvorni_sadrzaj>
    <derivirana_varijabla naziv="DomainObject.Predmet.ProtustrankaIDrugi_1">KAMINI LUX I UREĐENJA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KAMINI LUX I UREĐENJA jednostavno društvo s ograničenom odgovornošću za usluge, OIB 63349328780, Ogulinska ulica 50, 10000 Zagreb</izvorni_sadrzaj>
    <derivirana_varijabla naziv="DomainObject.Predmet.ProtustrankaIDrugiAdressOIB_1">KAMINI LUX I UREĐENJA jednostavno društvo s ograničenom odgovornošću za usluge, OIB 63349328780, Ogulinska ulica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KAMINI LUX I UREĐENJA jednostavno društvo s ograničenom odgovornošću za usluge</item>
      <item>Financijska agencija</item>
    </izvorni_sadrzaj>
    <derivirana_varijabla naziv="DomainObject.Predmet.SudioniciListNaziv_1">
      <item>KAMINI LUX I UREĐENJA jednostavno društvo s ograničenom odgovornošću za usluge</item>
      <item>Financijska agencija</item>
    </derivirana_varijabla>
  </DomainObject.Predmet.SudioniciListNaziv>
  <DomainObject.Predmet.SudioniciListAdressOIB>
    <izvorni_sadrzaj>
      <item>KAMINI LUX I UREĐENJA jednostavno društvo s ograničenom odgovornošću za usluge, OIB 63349328780, Ogulinska ulica 50,10000 Zagreb</item>
      <item>Financijska agencija, OIB 85821130368, TRG SVIBANJSKIH ŽRTAVA 1995. 1,10000 Zagreb</item>
    </izvorni_sadrzaj>
    <derivirana_varijabla naziv="DomainObject.Predmet.SudioniciListAdressOIB_1">
      <item>KAMINI LUX I UREĐENJA jednostavno društvo s ograničenom odgovornošću za usluge, OIB 63349328780, Ogulinska ulica 50,10000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63349328780</item>
      <item>, OIB 85821130368</item>
    </izvorni_sadrzaj>
    <derivirana_varijabla naziv="DomainObject.Predmet.SudioniciListNazivOIB_1">
      <item>, OIB 63349328780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841</properties:Characters>
  <properties:Lines>46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2021-04-20T07:33:00Z</cp:lastPrinted>
  <dcterms:modified xmlns:xsi="http://www.w3.org/2001/XMLSchema-instance" xsi:type="dcterms:W3CDTF">2021-04-20T07:33:00Z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